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6C290" w14:textId="60ECC7D0" w:rsidR="0067727B" w:rsidRDefault="006772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KILLYHELAN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76BA56FE" w14:textId="65A845B5" w:rsidR="0067727B" w:rsidRDefault="006772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871F47" w14:textId="71C79732" w:rsidR="0067727B" w:rsidRDefault="006772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00400B" w14:textId="544ADD7E" w:rsidR="0067727B" w:rsidRDefault="006772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Nov.`408</w:t>
      </w:r>
      <w:r>
        <w:rPr>
          <w:rFonts w:ascii="Times New Roman" w:hAnsi="Times New Roman" w:cs="Times New Roman"/>
          <w:sz w:val="24"/>
          <w:szCs w:val="24"/>
        </w:rPr>
        <w:tab/>
        <w:t xml:space="preserve">Matthew </w:t>
      </w:r>
      <w:proofErr w:type="spellStart"/>
      <w:r>
        <w:rPr>
          <w:rFonts w:ascii="Times New Roman" w:hAnsi="Times New Roman" w:cs="Times New Roman"/>
          <w:sz w:val="24"/>
          <w:szCs w:val="24"/>
        </w:rPr>
        <w:t>Gonnar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Treglowar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Cornwall(q.v.) was pardoned for not appearing</w:t>
      </w:r>
    </w:p>
    <w:p w14:paraId="6313F8D6" w14:textId="77777777" w:rsidR="0067727B" w:rsidRDefault="0067727B" w:rsidP="006772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to answer him touching a trespass.    </w:t>
      </w:r>
      <w:r>
        <w:rPr>
          <w:rFonts w:ascii="Times New Roman" w:hAnsi="Times New Roman" w:cs="Times New Roman"/>
          <w:sz w:val="24"/>
          <w:szCs w:val="24"/>
        </w:rPr>
        <w:t>(C.P.R. 1408-13 p.9)</w:t>
      </w:r>
    </w:p>
    <w:p w14:paraId="103E1498" w14:textId="77777777" w:rsidR="0067727B" w:rsidRDefault="0067727B" w:rsidP="006772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A8BF72" w14:textId="77777777" w:rsidR="0067727B" w:rsidRDefault="0067727B" w:rsidP="006772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C5430B" w14:textId="77777777" w:rsidR="0067727B" w:rsidRDefault="0067727B" w:rsidP="006772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June 2022</w:t>
      </w:r>
    </w:p>
    <w:p w14:paraId="572019D1" w14:textId="76A9D389" w:rsidR="0067727B" w:rsidRPr="0067727B" w:rsidRDefault="0067727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727B" w:rsidRPr="006772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8E4C7" w14:textId="77777777" w:rsidR="0067727B" w:rsidRDefault="0067727B" w:rsidP="009139A6">
      <w:r>
        <w:separator/>
      </w:r>
    </w:p>
  </w:endnote>
  <w:endnote w:type="continuationSeparator" w:id="0">
    <w:p w14:paraId="0C6D48CE" w14:textId="77777777" w:rsidR="0067727B" w:rsidRDefault="006772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36A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7FC2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3D6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E35ED" w14:textId="77777777" w:rsidR="0067727B" w:rsidRDefault="0067727B" w:rsidP="009139A6">
      <w:r>
        <w:separator/>
      </w:r>
    </w:p>
  </w:footnote>
  <w:footnote w:type="continuationSeparator" w:id="0">
    <w:p w14:paraId="67A5A2D9" w14:textId="77777777" w:rsidR="0067727B" w:rsidRDefault="006772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EBC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E58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0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27B"/>
    <w:rsid w:val="000666E0"/>
    <w:rsid w:val="001D6806"/>
    <w:rsid w:val="002510B7"/>
    <w:rsid w:val="005C130B"/>
    <w:rsid w:val="0067727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C038B"/>
  <w15:chartTrackingRefBased/>
  <w15:docId w15:val="{32A5D5C3-15A4-4454-BFDE-277720B3F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2022-06-10T16:21:00Z</dcterms:created>
  <dcterms:modified xsi:type="dcterms:W3CDTF">2022-06-10T16:28:00Z</dcterms:modified>
</cp:coreProperties>
</file>